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01A47" w14:textId="77777777" w:rsidR="00645A03" w:rsidRPr="006F0D9C" w:rsidRDefault="00645A03" w:rsidP="007C5F74">
      <w:pPr>
        <w:pStyle w:val="Title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F0D9C">
        <w:rPr>
          <w:rFonts w:ascii="Times New Roman" w:hAnsi="Times New Roman" w:cs="Times New Roman"/>
          <w:b/>
          <w:sz w:val="22"/>
          <w:szCs w:val="22"/>
        </w:rPr>
        <w:t>SMART Goal Worksheet</w:t>
      </w:r>
    </w:p>
    <w:p w14:paraId="205CEE5C" w14:textId="77777777" w:rsidR="00645A03" w:rsidRPr="006F0D9C" w:rsidRDefault="00645A03" w:rsidP="007C5F74">
      <w:pPr>
        <w:spacing w:line="480" w:lineRule="auto"/>
        <w:rPr>
          <w:rFonts w:ascii="Times New Roman" w:hAnsi="Times New Roman" w:cs="Times New Roman"/>
        </w:rPr>
      </w:pPr>
      <w:r w:rsidRPr="006F0D9C">
        <w:rPr>
          <w:rFonts w:ascii="Times New Roman" w:hAnsi="Times New Roman" w:cs="Times New Roman"/>
        </w:rPr>
        <w:t xml:space="preserve">Name: </w:t>
      </w:r>
      <w:r w:rsidRPr="006F0D9C">
        <w:rPr>
          <w:rFonts w:ascii="Times New Roman" w:hAnsi="Times New Roman" w:cs="Times New Roman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</w:p>
    <w:p w14:paraId="28310DB9" w14:textId="77777777" w:rsidR="00645A03" w:rsidRPr="006F0D9C" w:rsidRDefault="00645A03" w:rsidP="007C5F74">
      <w:pPr>
        <w:rPr>
          <w:rFonts w:ascii="Times New Roman" w:hAnsi="Times New Roman" w:cs="Times New Roman"/>
        </w:rPr>
      </w:pPr>
      <w:r w:rsidRPr="006F0D9C">
        <w:rPr>
          <w:rFonts w:ascii="Times New Roman" w:hAnsi="Times New Roman" w:cs="Times New Roman"/>
        </w:rPr>
        <w:t>Target Date:</w:t>
      </w:r>
      <w:r w:rsidRPr="006F0D9C">
        <w:rPr>
          <w:rFonts w:ascii="Times New Roman" w:hAnsi="Times New Roman" w:cs="Times New Roman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  <w:t xml:space="preserve">Start Date: </w:t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  <w:t>Date Achieved:</w:t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</w:p>
    <w:p w14:paraId="7CE844ED" w14:textId="77777777" w:rsidR="00645A03" w:rsidRPr="006F0D9C" w:rsidRDefault="00645A03" w:rsidP="007C5F74">
      <w:pPr>
        <w:rPr>
          <w:rFonts w:ascii="Times New Roman" w:hAnsi="Times New Roman" w:cs="Times New Roman"/>
          <w:b/>
        </w:rPr>
      </w:pPr>
    </w:p>
    <w:p w14:paraId="75A92650" w14:textId="77777777" w:rsidR="00645A03" w:rsidRPr="006F0D9C" w:rsidRDefault="00645A03" w:rsidP="007C5F74">
      <w:pPr>
        <w:spacing w:line="480" w:lineRule="auto"/>
        <w:rPr>
          <w:rFonts w:ascii="Times New Roman" w:hAnsi="Times New Roman" w:cs="Times New Roman"/>
          <w:u w:val="single"/>
        </w:rPr>
      </w:pPr>
      <w:r w:rsidRPr="006F0D9C">
        <w:rPr>
          <w:rFonts w:ascii="Times New Roman" w:hAnsi="Times New Roman" w:cs="Times New Roman"/>
          <w:b/>
        </w:rPr>
        <w:t>Goal:</w:t>
      </w:r>
      <w:r w:rsidRPr="006F0D9C">
        <w:rPr>
          <w:rFonts w:ascii="Times New Roman" w:hAnsi="Times New Roman" w:cs="Times New Roman"/>
        </w:rPr>
        <w:t xml:space="preserve"> </w:t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</w:p>
    <w:p w14:paraId="752FD2C1" w14:textId="77777777" w:rsidR="00645A03" w:rsidRPr="006F0D9C" w:rsidRDefault="00645A03" w:rsidP="007C5F74">
      <w:pPr>
        <w:spacing w:line="480" w:lineRule="auto"/>
        <w:rPr>
          <w:rFonts w:ascii="Times New Roman" w:hAnsi="Times New Roman" w:cs="Times New Roman"/>
          <w:b/>
        </w:rPr>
      </w:pP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  <w:r w:rsidRPr="006F0D9C">
        <w:rPr>
          <w:rFonts w:ascii="Times New Roman" w:hAnsi="Times New Roman" w:cs="Times New Roman"/>
          <w:u w:val="single"/>
        </w:rPr>
        <w:tab/>
      </w:r>
    </w:p>
    <w:p w14:paraId="46B53484" w14:textId="77777777" w:rsidR="00645A03" w:rsidRPr="006F0D9C" w:rsidRDefault="00645A03" w:rsidP="007C5F74">
      <w:pPr>
        <w:rPr>
          <w:rFonts w:ascii="Times New Roman" w:hAnsi="Times New Roman" w:cs="Times New Roman"/>
          <w:b/>
          <w:u w:val="single"/>
        </w:rPr>
      </w:pPr>
      <w:r w:rsidRPr="006F0D9C">
        <w:rPr>
          <w:rFonts w:ascii="Times New Roman" w:hAnsi="Times New Roman" w:cs="Times New Roman"/>
          <w:b/>
          <w:u w:val="single"/>
        </w:rPr>
        <w:t>Be Sure you goal is SMART</w:t>
      </w:r>
    </w:p>
    <w:p w14:paraId="30AC9647" w14:textId="77777777" w:rsidR="00645A03" w:rsidRPr="006F0D9C" w:rsidRDefault="00645A03" w:rsidP="007C5F74">
      <w:pPr>
        <w:rPr>
          <w:rFonts w:ascii="Times New Roman" w:hAnsi="Times New Roman" w:cs="Times New Roman"/>
        </w:rPr>
      </w:pPr>
    </w:p>
    <w:p w14:paraId="680DF1F7" w14:textId="77777777" w:rsidR="00645A03" w:rsidRPr="006F0D9C" w:rsidRDefault="00645A03" w:rsidP="007C5F74">
      <w:pPr>
        <w:rPr>
          <w:rFonts w:ascii="Times New Roman" w:hAnsi="Times New Roman" w:cs="Times New Roman"/>
          <w:i/>
        </w:rPr>
      </w:pPr>
      <w:r w:rsidRPr="006F0D9C">
        <w:rPr>
          <w:rFonts w:ascii="Times New Roman" w:hAnsi="Times New Roman" w:cs="Times New Roman"/>
          <w:b/>
        </w:rPr>
        <w:t>Specific</w:t>
      </w:r>
      <w:r w:rsidRPr="006F0D9C">
        <w:rPr>
          <w:rFonts w:ascii="Times New Roman" w:hAnsi="Times New Roman" w:cs="Times New Roman"/>
        </w:rPr>
        <w:t xml:space="preserve">: </w:t>
      </w:r>
      <w:r w:rsidRPr="006F0D9C">
        <w:rPr>
          <w:rFonts w:ascii="Times New Roman" w:hAnsi="Times New Roman" w:cs="Times New Roman"/>
          <w:i/>
        </w:rPr>
        <w:t>What exactly will you accomplish?</w:t>
      </w:r>
    </w:p>
    <w:p w14:paraId="7A087834" w14:textId="77777777" w:rsidR="00645A03" w:rsidRPr="006F0D9C" w:rsidRDefault="00645A03" w:rsidP="007C5F74">
      <w:pPr>
        <w:rPr>
          <w:rFonts w:ascii="Times New Roman" w:hAnsi="Times New Roman" w:cs="Times New Roman"/>
          <w:i/>
        </w:rPr>
      </w:pPr>
    </w:p>
    <w:p w14:paraId="31F85D2D" w14:textId="77777777" w:rsidR="00645A03" w:rsidRPr="006F0D9C" w:rsidRDefault="00645A03" w:rsidP="007C5F74">
      <w:pPr>
        <w:rPr>
          <w:rFonts w:ascii="Times New Roman" w:hAnsi="Times New Roman" w:cs="Times New Roman"/>
        </w:rPr>
      </w:pPr>
    </w:p>
    <w:p w14:paraId="201B4B9C" w14:textId="77777777" w:rsidR="00645A03" w:rsidRPr="006F0D9C" w:rsidRDefault="00645A03" w:rsidP="007C5F74">
      <w:pPr>
        <w:rPr>
          <w:rFonts w:ascii="Times New Roman" w:hAnsi="Times New Roman" w:cs="Times New Roman"/>
        </w:rPr>
      </w:pPr>
    </w:p>
    <w:p w14:paraId="5230655B" w14:textId="77777777" w:rsidR="00645A03" w:rsidRPr="006F0D9C" w:rsidRDefault="00645A03" w:rsidP="007C5F74">
      <w:pPr>
        <w:rPr>
          <w:rFonts w:ascii="Times New Roman" w:hAnsi="Times New Roman" w:cs="Times New Roman"/>
        </w:rPr>
      </w:pPr>
    </w:p>
    <w:p w14:paraId="25AD2B0D" w14:textId="77777777" w:rsidR="00645A03" w:rsidRPr="006F0D9C" w:rsidRDefault="00645A03" w:rsidP="007C5F74">
      <w:pPr>
        <w:rPr>
          <w:rFonts w:ascii="Times New Roman" w:hAnsi="Times New Roman" w:cs="Times New Roman"/>
        </w:rPr>
      </w:pPr>
    </w:p>
    <w:p w14:paraId="7F596723" w14:textId="77777777" w:rsidR="00645A03" w:rsidRPr="006F0D9C" w:rsidRDefault="00645A03" w:rsidP="007C5F74">
      <w:pPr>
        <w:rPr>
          <w:rFonts w:ascii="Times New Roman" w:hAnsi="Times New Roman" w:cs="Times New Roman"/>
        </w:rPr>
      </w:pPr>
    </w:p>
    <w:p w14:paraId="23D6AC9E" w14:textId="77777777" w:rsidR="00645A03" w:rsidRPr="006F0D9C" w:rsidRDefault="00645A03" w:rsidP="007C5F74">
      <w:pPr>
        <w:rPr>
          <w:rFonts w:ascii="Times New Roman" w:hAnsi="Times New Roman" w:cs="Times New Roman"/>
        </w:rPr>
      </w:pPr>
      <w:r w:rsidRPr="006F0D9C">
        <w:rPr>
          <w:rFonts w:ascii="Times New Roman" w:hAnsi="Times New Roman" w:cs="Times New Roman"/>
          <w:b/>
        </w:rPr>
        <w:t>Measurable:</w:t>
      </w:r>
      <w:r w:rsidRPr="006F0D9C">
        <w:rPr>
          <w:rFonts w:ascii="Times New Roman" w:hAnsi="Times New Roman" w:cs="Times New Roman"/>
        </w:rPr>
        <w:t xml:space="preserve"> </w:t>
      </w:r>
      <w:r w:rsidRPr="006F0D9C">
        <w:rPr>
          <w:rFonts w:ascii="Times New Roman" w:hAnsi="Times New Roman" w:cs="Times New Roman"/>
          <w:i/>
        </w:rPr>
        <w:t>How will you know when you reached your goal. List the measurable indicators.</w:t>
      </w:r>
    </w:p>
    <w:p w14:paraId="7DA8E975" w14:textId="77777777" w:rsidR="00645A03" w:rsidRPr="006F0D9C" w:rsidRDefault="00645A03" w:rsidP="007C5F74">
      <w:pPr>
        <w:rPr>
          <w:rFonts w:ascii="Times New Roman" w:hAnsi="Times New Roman" w:cs="Times New Roman"/>
        </w:rPr>
      </w:pPr>
    </w:p>
    <w:p w14:paraId="54113952" w14:textId="77777777" w:rsidR="00645A03" w:rsidRPr="006F0D9C" w:rsidRDefault="00645A03" w:rsidP="007C5F74">
      <w:pPr>
        <w:rPr>
          <w:rFonts w:ascii="Times New Roman" w:hAnsi="Times New Roman" w:cs="Times New Roman"/>
        </w:rPr>
      </w:pPr>
    </w:p>
    <w:p w14:paraId="33D0D688" w14:textId="77777777" w:rsidR="00645A03" w:rsidRPr="006F0D9C" w:rsidRDefault="00645A03" w:rsidP="007C5F74">
      <w:pPr>
        <w:rPr>
          <w:rFonts w:ascii="Times New Roman" w:hAnsi="Times New Roman" w:cs="Times New Roman"/>
        </w:rPr>
      </w:pPr>
    </w:p>
    <w:p w14:paraId="6DC2EDC7" w14:textId="77777777" w:rsidR="00645A03" w:rsidRPr="006F0D9C" w:rsidRDefault="00645A03" w:rsidP="007C5F74">
      <w:pPr>
        <w:rPr>
          <w:rFonts w:ascii="Times New Roman" w:hAnsi="Times New Roman" w:cs="Times New Roman"/>
        </w:rPr>
      </w:pPr>
    </w:p>
    <w:p w14:paraId="6A28EB58" w14:textId="77777777" w:rsidR="00645A03" w:rsidRPr="006F0D9C" w:rsidRDefault="00645A03" w:rsidP="007C5F74">
      <w:pPr>
        <w:rPr>
          <w:rFonts w:ascii="Times New Roman" w:hAnsi="Times New Roman" w:cs="Times New Roman"/>
        </w:rPr>
      </w:pPr>
    </w:p>
    <w:p w14:paraId="3ED97924" w14:textId="77777777" w:rsidR="00645A03" w:rsidRPr="006F0D9C" w:rsidRDefault="00645A03" w:rsidP="007C5F74">
      <w:pPr>
        <w:rPr>
          <w:rFonts w:ascii="Times New Roman" w:hAnsi="Times New Roman" w:cs="Times New Roman"/>
        </w:rPr>
      </w:pPr>
    </w:p>
    <w:p w14:paraId="380942AE" w14:textId="77777777" w:rsidR="00645A03" w:rsidRPr="006F0D9C" w:rsidRDefault="00645A03" w:rsidP="007C5F74">
      <w:pPr>
        <w:rPr>
          <w:rFonts w:ascii="Times New Roman" w:hAnsi="Times New Roman" w:cs="Times New Roman"/>
          <w:i/>
        </w:rPr>
      </w:pPr>
      <w:r w:rsidRPr="006F0D9C">
        <w:rPr>
          <w:rFonts w:ascii="Times New Roman" w:hAnsi="Times New Roman" w:cs="Times New Roman"/>
          <w:b/>
        </w:rPr>
        <w:t>Achievable</w:t>
      </w:r>
      <w:r w:rsidRPr="006F0D9C">
        <w:rPr>
          <w:rFonts w:ascii="Times New Roman" w:hAnsi="Times New Roman" w:cs="Times New Roman"/>
        </w:rPr>
        <w:t xml:space="preserve">: </w:t>
      </w:r>
      <w:r w:rsidRPr="006F0D9C">
        <w:rPr>
          <w:rFonts w:ascii="Times New Roman" w:hAnsi="Times New Roman" w:cs="Times New Roman"/>
          <w:i/>
        </w:rPr>
        <w:t>Is achieving this goal realistic with effort and commitment? Do you have the resources needed to achieve this goal? If not, how will you get them?</w:t>
      </w:r>
    </w:p>
    <w:p w14:paraId="564FD691" w14:textId="77777777" w:rsidR="00645A03" w:rsidRPr="006F0D9C" w:rsidRDefault="00645A03" w:rsidP="007C5F74">
      <w:pPr>
        <w:rPr>
          <w:rFonts w:ascii="Times New Roman" w:hAnsi="Times New Roman" w:cs="Times New Roman"/>
          <w:i/>
        </w:rPr>
      </w:pPr>
    </w:p>
    <w:p w14:paraId="4FE74BD8" w14:textId="77777777" w:rsidR="00645A03" w:rsidRPr="006F0D9C" w:rsidRDefault="00645A03" w:rsidP="007C5F74">
      <w:pPr>
        <w:rPr>
          <w:rFonts w:ascii="Times New Roman" w:hAnsi="Times New Roman" w:cs="Times New Roman"/>
        </w:rPr>
      </w:pPr>
    </w:p>
    <w:p w14:paraId="77558F22" w14:textId="77777777" w:rsidR="00645A03" w:rsidRPr="006F0D9C" w:rsidRDefault="00645A03" w:rsidP="007C5F74">
      <w:pPr>
        <w:rPr>
          <w:rFonts w:ascii="Times New Roman" w:hAnsi="Times New Roman" w:cs="Times New Roman"/>
        </w:rPr>
      </w:pPr>
    </w:p>
    <w:p w14:paraId="2860FA3F" w14:textId="77777777" w:rsidR="00645A03" w:rsidRPr="006F0D9C" w:rsidRDefault="00645A03" w:rsidP="007C5F74">
      <w:pPr>
        <w:ind w:left="720"/>
        <w:rPr>
          <w:rFonts w:ascii="Times New Roman" w:hAnsi="Times New Roman" w:cs="Times New Roman"/>
          <w:u w:val="single"/>
        </w:rPr>
      </w:pPr>
      <w:r w:rsidRPr="006F0D9C">
        <w:rPr>
          <w:rFonts w:ascii="Times New Roman" w:hAnsi="Times New Roman" w:cs="Times New Roman"/>
          <w:u w:val="single"/>
        </w:rPr>
        <w:t>Resources Needed:</w:t>
      </w:r>
    </w:p>
    <w:p w14:paraId="2B6D1622" w14:textId="77777777" w:rsidR="00645A03" w:rsidRPr="006F0D9C" w:rsidRDefault="00645A03" w:rsidP="007C5F74">
      <w:pPr>
        <w:rPr>
          <w:rFonts w:ascii="Times New Roman" w:hAnsi="Times New Roman" w:cs="Times New Roman"/>
        </w:rPr>
      </w:pPr>
    </w:p>
    <w:p w14:paraId="12F6E8A0" w14:textId="77777777" w:rsidR="00645A03" w:rsidRPr="006F0D9C" w:rsidRDefault="00645A03" w:rsidP="007C5F74">
      <w:pPr>
        <w:rPr>
          <w:rFonts w:ascii="Times New Roman" w:hAnsi="Times New Roman" w:cs="Times New Roman"/>
        </w:rPr>
      </w:pPr>
    </w:p>
    <w:p w14:paraId="25470689" w14:textId="77777777" w:rsidR="00645A03" w:rsidRPr="006F0D9C" w:rsidRDefault="00645A03" w:rsidP="007C5F74">
      <w:pPr>
        <w:rPr>
          <w:rFonts w:ascii="Times New Roman" w:hAnsi="Times New Roman" w:cs="Times New Roman"/>
          <w:i/>
        </w:rPr>
      </w:pPr>
      <w:r w:rsidRPr="006F0D9C">
        <w:rPr>
          <w:rFonts w:ascii="Times New Roman" w:hAnsi="Times New Roman" w:cs="Times New Roman"/>
          <w:b/>
        </w:rPr>
        <w:t>Relevant</w:t>
      </w:r>
      <w:r w:rsidRPr="006F0D9C">
        <w:rPr>
          <w:rFonts w:ascii="Times New Roman" w:hAnsi="Times New Roman" w:cs="Times New Roman"/>
        </w:rPr>
        <w:t xml:space="preserve">: </w:t>
      </w:r>
      <w:r w:rsidRPr="006F0D9C">
        <w:rPr>
          <w:rFonts w:ascii="Times New Roman" w:hAnsi="Times New Roman" w:cs="Times New Roman"/>
          <w:i/>
        </w:rPr>
        <w:t>Why is this goal significant and meaningful to your life or your profession?</w:t>
      </w:r>
    </w:p>
    <w:p w14:paraId="30D28964" w14:textId="77777777" w:rsidR="00645A03" w:rsidRPr="006F0D9C" w:rsidRDefault="00645A03" w:rsidP="007C5F74">
      <w:pPr>
        <w:rPr>
          <w:rFonts w:ascii="Times New Roman" w:hAnsi="Times New Roman" w:cs="Times New Roman"/>
          <w:i/>
        </w:rPr>
      </w:pPr>
    </w:p>
    <w:p w14:paraId="17ED9015" w14:textId="77777777" w:rsidR="00645A03" w:rsidRPr="006F0D9C" w:rsidRDefault="00645A03" w:rsidP="007C5F74">
      <w:pPr>
        <w:rPr>
          <w:rFonts w:ascii="Times New Roman" w:hAnsi="Times New Roman" w:cs="Times New Roman"/>
          <w:b/>
        </w:rPr>
      </w:pPr>
    </w:p>
    <w:p w14:paraId="0FBD2570" w14:textId="77777777" w:rsidR="00645A03" w:rsidRPr="006F0D9C" w:rsidRDefault="00645A03" w:rsidP="007C5F74">
      <w:pPr>
        <w:rPr>
          <w:rFonts w:ascii="Times New Roman" w:hAnsi="Times New Roman" w:cs="Times New Roman"/>
          <w:b/>
        </w:rPr>
      </w:pPr>
    </w:p>
    <w:p w14:paraId="6651E8D1" w14:textId="77777777" w:rsidR="00645A03" w:rsidRPr="006F0D9C" w:rsidRDefault="00645A03" w:rsidP="007C5F74">
      <w:pPr>
        <w:rPr>
          <w:rFonts w:ascii="Times New Roman" w:hAnsi="Times New Roman" w:cs="Times New Roman"/>
          <w:b/>
        </w:rPr>
      </w:pPr>
    </w:p>
    <w:p w14:paraId="6F5D7D6E" w14:textId="77777777" w:rsidR="00645A03" w:rsidRPr="006F0D9C" w:rsidRDefault="00645A03" w:rsidP="007C5F74">
      <w:pPr>
        <w:rPr>
          <w:rFonts w:ascii="Times New Roman" w:hAnsi="Times New Roman" w:cs="Times New Roman"/>
          <w:b/>
        </w:rPr>
      </w:pPr>
    </w:p>
    <w:p w14:paraId="70A1C730" w14:textId="77777777" w:rsidR="00645A03" w:rsidRPr="006F0D9C" w:rsidRDefault="00645A03" w:rsidP="007C5F74">
      <w:pPr>
        <w:rPr>
          <w:rFonts w:ascii="Times New Roman" w:hAnsi="Times New Roman" w:cs="Times New Roman"/>
          <w:b/>
        </w:rPr>
      </w:pPr>
    </w:p>
    <w:p w14:paraId="096381BD" w14:textId="77777777" w:rsidR="00645A03" w:rsidRPr="006F0D9C" w:rsidRDefault="00645A03" w:rsidP="007C5F74">
      <w:pPr>
        <w:rPr>
          <w:rFonts w:ascii="Times New Roman" w:hAnsi="Times New Roman" w:cs="Times New Roman"/>
        </w:rPr>
      </w:pPr>
      <w:r w:rsidRPr="006F0D9C">
        <w:rPr>
          <w:rFonts w:ascii="Times New Roman" w:hAnsi="Times New Roman" w:cs="Times New Roman"/>
          <w:b/>
        </w:rPr>
        <w:t>Timely</w:t>
      </w:r>
      <w:r w:rsidRPr="006F0D9C">
        <w:rPr>
          <w:rFonts w:ascii="Times New Roman" w:hAnsi="Times New Roman" w:cs="Times New Roman"/>
        </w:rPr>
        <w:t xml:space="preserve">: </w:t>
      </w:r>
      <w:r w:rsidRPr="006F0D9C">
        <w:rPr>
          <w:rFonts w:ascii="Times New Roman" w:hAnsi="Times New Roman" w:cs="Times New Roman"/>
          <w:i/>
        </w:rPr>
        <w:t>When will you achieve this goal?  What’s the timeframe?  Fill in the Target Date above</w:t>
      </w:r>
      <w:r w:rsidRPr="006F0D9C">
        <w:rPr>
          <w:rFonts w:ascii="Times New Roman" w:hAnsi="Times New Roman" w:cs="Times New Roman"/>
        </w:rPr>
        <w:t>.</w:t>
      </w:r>
    </w:p>
    <w:p w14:paraId="4974E888" w14:textId="77777777" w:rsidR="00645A03" w:rsidRPr="006F0D9C" w:rsidRDefault="00645A03" w:rsidP="007C5F74">
      <w:pPr>
        <w:rPr>
          <w:rFonts w:ascii="Times New Roman" w:hAnsi="Times New Roman" w:cs="Times New Roman"/>
        </w:rPr>
      </w:pPr>
    </w:p>
    <w:p w14:paraId="3B4165D7" w14:textId="77777777" w:rsidR="00645A03" w:rsidRPr="006F0D9C" w:rsidRDefault="00645A03" w:rsidP="007C5F74">
      <w:pPr>
        <w:rPr>
          <w:rFonts w:ascii="Times New Roman" w:hAnsi="Times New Roman" w:cs="Times New Roman"/>
        </w:rPr>
      </w:pPr>
      <w:bookmarkStart w:id="0" w:name="_GoBack"/>
      <w:bookmarkEnd w:id="0"/>
    </w:p>
    <w:p w14:paraId="56ECC1AB" w14:textId="77777777" w:rsidR="00645A03" w:rsidRPr="006F0D9C" w:rsidRDefault="00645A03" w:rsidP="007C5F74">
      <w:pPr>
        <w:rPr>
          <w:rFonts w:ascii="Times New Roman" w:hAnsi="Times New Roman" w:cs="Times New Roman"/>
        </w:rPr>
      </w:pPr>
    </w:p>
    <w:p w14:paraId="53CEB1C9" w14:textId="77777777" w:rsidR="00645A03" w:rsidRPr="006F0D9C" w:rsidRDefault="00645A03" w:rsidP="007C5F74">
      <w:pPr>
        <w:spacing w:after="200" w:line="276" w:lineRule="auto"/>
        <w:rPr>
          <w:rFonts w:ascii="Times New Roman" w:hAnsi="Times New Roman" w:cs="Times New Roman"/>
          <w:b/>
        </w:rPr>
      </w:pPr>
    </w:p>
    <w:p w14:paraId="5696ED98" w14:textId="1806A123" w:rsidR="00C422D4" w:rsidRPr="006F0D9C" w:rsidRDefault="00C422D4" w:rsidP="007C5F74">
      <w:pPr>
        <w:rPr>
          <w:rFonts w:ascii="Times New Roman" w:hAnsi="Times New Roman" w:cs="Times New Roman"/>
        </w:rPr>
      </w:pPr>
    </w:p>
    <w:sectPr w:rsidR="00C422D4" w:rsidRPr="006F0D9C" w:rsidSect="00370DE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6770C" w14:textId="77777777" w:rsidR="00FD7AE1" w:rsidRDefault="00FD7AE1" w:rsidP="000125BB">
      <w:r>
        <w:separator/>
      </w:r>
    </w:p>
  </w:endnote>
  <w:endnote w:type="continuationSeparator" w:id="0">
    <w:p w14:paraId="399F8420" w14:textId="77777777" w:rsidR="00FD7AE1" w:rsidRDefault="00FD7AE1" w:rsidP="00012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pple Chancery">
    <w:panose1 w:val="03020702040506060504"/>
    <w:charset w:val="B1"/>
    <w:family w:val="script"/>
    <w:pitch w:val="variable"/>
    <w:sig w:usb0="80000867" w:usb1="00000003" w:usb2="00000000" w:usb3="00000000" w:csb0="000001F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DD3A4" w14:textId="77777777" w:rsidR="00746AAC" w:rsidRDefault="00746AAC" w:rsidP="003B57E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DD1731" w14:textId="77777777" w:rsidR="00746AAC" w:rsidRDefault="00746AAC" w:rsidP="00746A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AD132" w14:textId="58969DB2" w:rsidR="00746AAC" w:rsidRPr="007D2188" w:rsidRDefault="007D2188" w:rsidP="007D2188">
    <w:pPr>
      <w:pStyle w:val="Footer"/>
      <w:rPr>
        <w:rFonts w:ascii="Times New Roman" w:eastAsia="Times New Roman" w:hAnsi="Times New Roman" w:cs="Times New Roman"/>
        <w:sz w:val="16"/>
        <w:szCs w:val="16"/>
      </w:rPr>
    </w:pPr>
    <w:r w:rsidRPr="00FF6408">
      <w:rPr>
        <w:rFonts w:ascii="Times New Roman" w:eastAsia="Times New Roman" w:hAnsi="Times New Roman" w:cs="Times New Roman"/>
        <w:sz w:val="16"/>
        <w:szCs w:val="16"/>
        <w:vertAlign w:val="superscript"/>
      </w:rPr>
      <w:t>©</w:t>
    </w:r>
    <w:r w:rsidRPr="00FF6408">
      <w:rPr>
        <w:rFonts w:ascii="Times New Roman" w:eastAsia="Times New Roman" w:hAnsi="Times New Roman" w:cs="Times New Roman"/>
        <w:sz w:val="16"/>
        <w:szCs w:val="16"/>
      </w:rPr>
      <w:t xml:space="preserve">2018 Horizons </w:t>
    </w:r>
    <w:proofErr w:type="gramStart"/>
    <w:r w:rsidRPr="00FF6408">
      <w:rPr>
        <w:rFonts w:ascii="Times New Roman" w:eastAsia="Times New Roman" w:hAnsi="Times New Roman" w:cs="Times New Roman"/>
        <w:sz w:val="16"/>
        <w:szCs w:val="16"/>
      </w:rPr>
      <w:t>In</w:t>
    </w:r>
    <w:proofErr w:type="gramEnd"/>
    <w:r w:rsidRPr="00FF6408">
      <w:rPr>
        <w:rFonts w:ascii="Times New Roman" w:eastAsia="Times New Roman" w:hAnsi="Times New Roman" w:cs="Times New Roman"/>
        <w:sz w:val="16"/>
        <w:szCs w:val="16"/>
      </w:rPr>
      <w:t xml:space="preserve"> Learning LLC. www.ConstantHine.com</w:t>
    </w:r>
    <w:r>
      <w:rPr>
        <w:rFonts w:ascii="Times New Roman" w:eastAsia="Times New Roman" w:hAnsi="Times New Roman" w:cs="Times New Roman"/>
        <w:sz w:val="16"/>
        <w:szCs w:val="16"/>
      </w:rPr>
      <w:t xml:space="preserve">. </w:t>
    </w:r>
    <w:r w:rsidRPr="00FF6408">
      <w:rPr>
        <w:rFonts w:ascii="Times New Roman" w:hAnsi="Times New Roman" w:cs="Times New Roman"/>
        <w:sz w:val="16"/>
        <w:szCs w:val="16"/>
      </w:rPr>
      <w:t>Permission granted to modify as needed</w:t>
    </w:r>
    <w:r>
      <w:rPr>
        <w:rFonts w:ascii="Times New Roman" w:hAnsi="Times New Roman" w:cs="Times New Roman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EF098" w14:textId="77777777" w:rsidR="00FD7AE1" w:rsidRDefault="00FD7AE1" w:rsidP="000125BB">
      <w:r>
        <w:separator/>
      </w:r>
    </w:p>
  </w:footnote>
  <w:footnote w:type="continuationSeparator" w:id="0">
    <w:p w14:paraId="04540981" w14:textId="77777777" w:rsidR="00FD7AE1" w:rsidRDefault="00FD7AE1" w:rsidP="00012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3A6A2" w14:textId="77777777" w:rsidR="00BC5B82" w:rsidRPr="00AD1BE2" w:rsidRDefault="00BC5B82" w:rsidP="00BC5B82">
    <w:pPr>
      <w:jc w:val="center"/>
      <w:rPr>
        <w:b/>
        <w:color w:val="EEECE1"/>
      </w:rPr>
    </w:pPr>
    <w:r>
      <w:rPr>
        <w:noProof/>
      </w:rPr>
      <w:drawing>
        <wp:inline distT="0" distB="0" distL="0" distR="0" wp14:anchorId="4FFC2DC9" wp14:editId="187561BF">
          <wp:extent cx="338576" cy="262742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ine_Logocolor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324" cy="277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CC5C43" w14:textId="77777777" w:rsidR="00BC5B82" w:rsidRPr="006D64E7" w:rsidRDefault="00BC5B82" w:rsidP="00BC5B82">
    <w:pPr>
      <w:jc w:val="center"/>
      <w:rPr>
        <w:rFonts w:ascii="Times" w:hAnsi="Times" w:cs="Apple Chancery"/>
        <w:b/>
        <w:color w:val="7030A0"/>
      </w:rPr>
    </w:pPr>
    <w:r w:rsidRPr="006D64E7">
      <w:rPr>
        <w:rFonts w:ascii="Times" w:hAnsi="Times" w:cs="Apple Chancery"/>
        <w:b/>
        <w:color w:val="7030A0"/>
      </w:rPr>
      <w:t xml:space="preserve">Horizons </w:t>
    </w:r>
    <w:proofErr w:type="gramStart"/>
    <w:r w:rsidRPr="006D64E7">
      <w:rPr>
        <w:rFonts w:ascii="Times" w:hAnsi="Times" w:cs="Apple Chancery"/>
        <w:b/>
        <w:color w:val="7030A0"/>
      </w:rPr>
      <w:t>In</w:t>
    </w:r>
    <w:proofErr w:type="gramEnd"/>
    <w:r w:rsidRPr="006D64E7">
      <w:rPr>
        <w:rFonts w:ascii="Times" w:hAnsi="Times" w:cs="Apple Chancery"/>
        <w:b/>
        <w:color w:val="7030A0"/>
      </w:rPr>
      <w:t xml:space="preserve"> Learning</w:t>
    </w:r>
  </w:p>
  <w:p w14:paraId="31C13B51" w14:textId="7EFC5C73" w:rsidR="00BA1D58" w:rsidRDefault="00BA1D58" w:rsidP="00023C48">
    <w:pPr>
      <w:widowControl w:val="0"/>
      <w:autoSpaceDE w:val="0"/>
      <w:autoSpaceDN w:val="0"/>
      <w:adjustRightInd w:val="0"/>
      <w:spacing w:line="216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1BCEF54"/>
    <w:lvl w:ilvl="0">
      <w:start w:val="1"/>
      <w:numFmt w:val="decimal"/>
      <w:pStyle w:val="ListNumber"/>
      <w:lvlText w:val="%1."/>
      <w:lvlJc w:val="left"/>
      <w:pPr>
        <w:ind w:left="1440" w:hanging="360"/>
      </w:pPr>
      <w:rPr>
        <w:rFonts w:hint="default"/>
      </w:rPr>
    </w:lvl>
  </w:abstractNum>
  <w:abstractNum w:abstractNumId="1" w15:restartNumberingAfterBreak="0">
    <w:nsid w:val="007E07FA"/>
    <w:multiLevelType w:val="hybridMultilevel"/>
    <w:tmpl w:val="69D47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723141"/>
    <w:multiLevelType w:val="hybridMultilevel"/>
    <w:tmpl w:val="D23E244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4A15665"/>
    <w:multiLevelType w:val="hybridMultilevel"/>
    <w:tmpl w:val="47B8C0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DE1E2D"/>
    <w:multiLevelType w:val="hybridMultilevel"/>
    <w:tmpl w:val="FCA03B2C"/>
    <w:lvl w:ilvl="0" w:tplc="2F9A6DF6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706DB"/>
    <w:multiLevelType w:val="hybridMultilevel"/>
    <w:tmpl w:val="83642A4A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42163A7"/>
    <w:multiLevelType w:val="hybridMultilevel"/>
    <w:tmpl w:val="471EAE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365077"/>
    <w:multiLevelType w:val="hybridMultilevel"/>
    <w:tmpl w:val="76C0092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05510E"/>
    <w:multiLevelType w:val="multilevel"/>
    <w:tmpl w:val="4C8ABF54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Theme="minorEastAsia" w:hAnsi="Calibr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B62AE"/>
    <w:multiLevelType w:val="hybridMultilevel"/>
    <w:tmpl w:val="D704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B396D"/>
    <w:multiLevelType w:val="hybridMultilevel"/>
    <w:tmpl w:val="4AB0A16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FF4452"/>
    <w:multiLevelType w:val="hybridMultilevel"/>
    <w:tmpl w:val="8A961CA2"/>
    <w:lvl w:ilvl="0" w:tplc="0656787C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DC506D"/>
    <w:multiLevelType w:val="hybridMultilevel"/>
    <w:tmpl w:val="9C562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60700"/>
    <w:multiLevelType w:val="hybridMultilevel"/>
    <w:tmpl w:val="45FE8A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2E6F29"/>
    <w:multiLevelType w:val="hybridMultilevel"/>
    <w:tmpl w:val="77F6B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3570"/>
    <w:multiLevelType w:val="hybridMultilevel"/>
    <w:tmpl w:val="7EF0486E"/>
    <w:lvl w:ilvl="0" w:tplc="E4BE01A6">
      <w:start w:val="1"/>
      <w:numFmt w:val="bullet"/>
      <w:lvlText w:val="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7261F3"/>
    <w:multiLevelType w:val="hybridMultilevel"/>
    <w:tmpl w:val="AD98300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443374"/>
    <w:multiLevelType w:val="hybridMultilevel"/>
    <w:tmpl w:val="D02CBA9C"/>
    <w:lvl w:ilvl="0" w:tplc="9760DCB6">
      <w:start w:val="2"/>
      <w:numFmt w:val="decimal"/>
      <w:lvlText w:val="%1)"/>
      <w:lvlJc w:val="left"/>
      <w:pPr>
        <w:ind w:left="360" w:hanging="360"/>
      </w:pPr>
      <w:rPr>
        <w:rFonts w:ascii="Calibri" w:eastAsiaTheme="minorEastAsia" w:hAnsi="Calibr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9B380E"/>
    <w:multiLevelType w:val="hybridMultilevel"/>
    <w:tmpl w:val="7B9813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A94A56"/>
    <w:multiLevelType w:val="hybridMultilevel"/>
    <w:tmpl w:val="28E2D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B6F70D6"/>
    <w:multiLevelType w:val="hybridMultilevel"/>
    <w:tmpl w:val="3BDA9C6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6B4654E"/>
    <w:multiLevelType w:val="hybridMultilevel"/>
    <w:tmpl w:val="487AF98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7894D3A"/>
    <w:multiLevelType w:val="hybridMultilevel"/>
    <w:tmpl w:val="F82E821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84A2118"/>
    <w:multiLevelType w:val="hybridMultilevel"/>
    <w:tmpl w:val="8920262E"/>
    <w:lvl w:ilvl="0" w:tplc="16A2B434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A726EB94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1A4E7CCC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43E05D48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FCF4BFF2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32F427C6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5418B10A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5658F8B8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35D82F3A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24" w15:restartNumberingAfterBreak="0">
    <w:nsid w:val="69AF29AA"/>
    <w:multiLevelType w:val="hybridMultilevel"/>
    <w:tmpl w:val="4AC83FA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451DFE"/>
    <w:multiLevelType w:val="hybridMultilevel"/>
    <w:tmpl w:val="F8B24B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8C3EB6"/>
    <w:multiLevelType w:val="hybridMultilevel"/>
    <w:tmpl w:val="0CA2ED80"/>
    <w:lvl w:ilvl="0" w:tplc="F592985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524B0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B18AB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802564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266A55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15A0C7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EE611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0C4F6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80A92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 w15:restartNumberingAfterBreak="0">
    <w:nsid w:val="733634A9"/>
    <w:multiLevelType w:val="hybridMultilevel"/>
    <w:tmpl w:val="D30893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4DA24F4"/>
    <w:multiLevelType w:val="hybridMultilevel"/>
    <w:tmpl w:val="B46AFD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900F7E"/>
    <w:multiLevelType w:val="hybridMultilevel"/>
    <w:tmpl w:val="3228A554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4"/>
  </w:num>
  <w:num w:numId="4">
    <w:abstractNumId w:val="16"/>
  </w:num>
  <w:num w:numId="5">
    <w:abstractNumId w:val="24"/>
  </w:num>
  <w:num w:numId="6">
    <w:abstractNumId w:val="2"/>
  </w:num>
  <w:num w:numId="7">
    <w:abstractNumId w:val="21"/>
  </w:num>
  <w:num w:numId="8">
    <w:abstractNumId w:val="22"/>
  </w:num>
  <w:num w:numId="9">
    <w:abstractNumId w:val="20"/>
  </w:num>
  <w:num w:numId="10">
    <w:abstractNumId w:val="29"/>
  </w:num>
  <w:num w:numId="11">
    <w:abstractNumId w:val="3"/>
  </w:num>
  <w:num w:numId="12">
    <w:abstractNumId w:val="18"/>
  </w:num>
  <w:num w:numId="13">
    <w:abstractNumId w:val="19"/>
  </w:num>
  <w:num w:numId="14">
    <w:abstractNumId w:val="28"/>
  </w:num>
  <w:num w:numId="15">
    <w:abstractNumId w:val="27"/>
  </w:num>
  <w:num w:numId="16">
    <w:abstractNumId w:val="14"/>
  </w:num>
  <w:num w:numId="17">
    <w:abstractNumId w:val="1"/>
  </w:num>
  <w:num w:numId="18">
    <w:abstractNumId w:val="13"/>
  </w:num>
  <w:num w:numId="19">
    <w:abstractNumId w:val="15"/>
  </w:num>
  <w:num w:numId="20">
    <w:abstractNumId w:val="12"/>
  </w:num>
  <w:num w:numId="21">
    <w:abstractNumId w:val="6"/>
  </w:num>
  <w:num w:numId="22">
    <w:abstractNumId w:val="26"/>
  </w:num>
  <w:num w:numId="23">
    <w:abstractNumId w:val="23"/>
  </w:num>
  <w:num w:numId="24">
    <w:abstractNumId w:val="5"/>
  </w:num>
  <w:num w:numId="25">
    <w:abstractNumId w:val="17"/>
  </w:num>
  <w:num w:numId="26">
    <w:abstractNumId w:val="8"/>
  </w:num>
  <w:num w:numId="27">
    <w:abstractNumId w:val="10"/>
  </w:num>
  <w:num w:numId="28">
    <w:abstractNumId w:val="7"/>
  </w:num>
  <w:num w:numId="29">
    <w:abstractNumId w:val="9"/>
  </w:num>
  <w:num w:numId="30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50"/>
    <w:rsid w:val="00007254"/>
    <w:rsid w:val="000125BB"/>
    <w:rsid w:val="00023C48"/>
    <w:rsid w:val="0003255C"/>
    <w:rsid w:val="00037C6A"/>
    <w:rsid w:val="000424C9"/>
    <w:rsid w:val="00044FCB"/>
    <w:rsid w:val="000544D5"/>
    <w:rsid w:val="00055D8E"/>
    <w:rsid w:val="00071EAD"/>
    <w:rsid w:val="000C635C"/>
    <w:rsid w:val="000C7660"/>
    <w:rsid w:val="000D23AD"/>
    <w:rsid w:val="00107B50"/>
    <w:rsid w:val="00136BD7"/>
    <w:rsid w:val="00141C96"/>
    <w:rsid w:val="00144705"/>
    <w:rsid w:val="001B0CD8"/>
    <w:rsid w:val="001B1915"/>
    <w:rsid w:val="00221F41"/>
    <w:rsid w:val="00227418"/>
    <w:rsid w:val="00242CD1"/>
    <w:rsid w:val="00252236"/>
    <w:rsid w:val="00266B7F"/>
    <w:rsid w:val="00270A34"/>
    <w:rsid w:val="00282897"/>
    <w:rsid w:val="00284C48"/>
    <w:rsid w:val="002976C8"/>
    <w:rsid w:val="002B7FCE"/>
    <w:rsid w:val="002D3DFB"/>
    <w:rsid w:val="0033446B"/>
    <w:rsid w:val="003600D5"/>
    <w:rsid w:val="00366930"/>
    <w:rsid w:val="00370669"/>
    <w:rsid w:val="00370DE7"/>
    <w:rsid w:val="003D7E1F"/>
    <w:rsid w:val="003E250B"/>
    <w:rsid w:val="003E6876"/>
    <w:rsid w:val="003E77BB"/>
    <w:rsid w:val="003F162F"/>
    <w:rsid w:val="003F3D44"/>
    <w:rsid w:val="00407048"/>
    <w:rsid w:val="00410F07"/>
    <w:rsid w:val="004361DA"/>
    <w:rsid w:val="00461E49"/>
    <w:rsid w:val="004713B1"/>
    <w:rsid w:val="004802F6"/>
    <w:rsid w:val="00493904"/>
    <w:rsid w:val="004B5AC3"/>
    <w:rsid w:val="00520C2D"/>
    <w:rsid w:val="005473E2"/>
    <w:rsid w:val="0057001C"/>
    <w:rsid w:val="00570C10"/>
    <w:rsid w:val="005729C2"/>
    <w:rsid w:val="00587408"/>
    <w:rsid w:val="00590D4A"/>
    <w:rsid w:val="005A2532"/>
    <w:rsid w:val="005B3D70"/>
    <w:rsid w:val="005B5A3F"/>
    <w:rsid w:val="006011D3"/>
    <w:rsid w:val="00610526"/>
    <w:rsid w:val="00640F8E"/>
    <w:rsid w:val="00645A03"/>
    <w:rsid w:val="00653297"/>
    <w:rsid w:val="00657FA9"/>
    <w:rsid w:val="006605BD"/>
    <w:rsid w:val="0067146A"/>
    <w:rsid w:val="00683F12"/>
    <w:rsid w:val="006D5709"/>
    <w:rsid w:val="006F0D9C"/>
    <w:rsid w:val="007337FF"/>
    <w:rsid w:val="00745108"/>
    <w:rsid w:val="00746AAC"/>
    <w:rsid w:val="007B17AF"/>
    <w:rsid w:val="007C39D5"/>
    <w:rsid w:val="007C41AA"/>
    <w:rsid w:val="007C5F74"/>
    <w:rsid w:val="007D2188"/>
    <w:rsid w:val="007D6DBE"/>
    <w:rsid w:val="007E78BD"/>
    <w:rsid w:val="00802C56"/>
    <w:rsid w:val="0081361E"/>
    <w:rsid w:val="00826766"/>
    <w:rsid w:val="0083663D"/>
    <w:rsid w:val="00853FF2"/>
    <w:rsid w:val="0086700D"/>
    <w:rsid w:val="00881F23"/>
    <w:rsid w:val="008A1F57"/>
    <w:rsid w:val="008B7950"/>
    <w:rsid w:val="008C0EA4"/>
    <w:rsid w:val="008E0E84"/>
    <w:rsid w:val="008E2E3F"/>
    <w:rsid w:val="00936550"/>
    <w:rsid w:val="00991681"/>
    <w:rsid w:val="00996565"/>
    <w:rsid w:val="009A6ECA"/>
    <w:rsid w:val="00A76AD9"/>
    <w:rsid w:val="00A90B85"/>
    <w:rsid w:val="00A96E0E"/>
    <w:rsid w:val="00AA1E88"/>
    <w:rsid w:val="00B01E6C"/>
    <w:rsid w:val="00B15098"/>
    <w:rsid w:val="00BA1D58"/>
    <w:rsid w:val="00BB3957"/>
    <w:rsid w:val="00BC5B82"/>
    <w:rsid w:val="00BD654B"/>
    <w:rsid w:val="00C422D4"/>
    <w:rsid w:val="00C955DD"/>
    <w:rsid w:val="00CB3FA3"/>
    <w:rsid w:val="00CD297B"/>
    <w:rsid w:val="00D16391"/>
    <w:rsid w:val="00D445E3"/>
    <w:rsid w:val="00D5296A"/>
    <w:rsid w:val="00D75498"/>
    <w:rsid w:val="00D8592B"/>
    <w:rsid w:val="00DA2A37"/>
    <w:rsid w:val="00DA3518"/>
    <w:rsid w:val="00DB1211"/>
    <w:rsid w:val="00DE3DCA"/>
    <w:rsid w:val="00E16924"/>
    <w:rsid w:val="00E30759"/>
    <w:rsid w:val="00E46E73"/>
    <w:rsid w:val="00E52B3C"/>
    <w:rsid w:val="00E5616B"/>
    <w:rsid w:val="00E62B06"/>
    <w:rsid w:val="00EB476A"/>
    <w:rsid w:val="00EF7E24"/>
    <w:rsid w:val="00F1653F"/>
    <w:rsid w:val="00F22E82"/>
    <w:rsid w:val="00F50DAD"/>
    <w:rsid w:val="00F51164"/>
    <w:rsid w:val="00F5307D"/>
    <w:rsid w:val="00F57A29"/>
    <w:rsid w:val="00FA1498"/>
    <w:rsid w:val="00FB216B"/>
    <w:rsid w:val="00FD7AE1"/>
    <w:rsid w:val="00FF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395AE"/>
  <w15:chartTrackingRefBased/>
  <w15:docId w15:val="{E5374838-F4B8-0742-88D0-24E925791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A1D58"/>
    <w:pPr>
      <w:spacing w:after="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1D58"/>
    <w:pPr>
      <w:keepNext/>
      <w:keepLines/>
      <w:spacing w:before="480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6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080FF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6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080FF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6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80FF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63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3F7F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63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3F7F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63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63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80FF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63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663D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0125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125BB"/>
  </w:style>
  <w:style w:type="paragraph" w:styleId="Footer">
    <w:name w:val="footer"/>
    <w:basedOn w:val="Normal"/>
    <w:link w:val="FooterChar"/>
    <w:uiPriority w:val="99"/>
    <w:unhideWhenUsed/>
    <w:rsid w:val="000125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25BB"/>
  </w:style>
  <w:style w:type="character" w:styleId="PageNumber">
    <w:name w:val="page number"/>
    <w:basedOn w:val="DefaultParagraphFont"/>
    <w:uiPriority w:val="99"/>
    <w:semiHidden/>
    <w:unhideWhenUsed/>
    <w:rsid w:val="00746AAC"/>
  </w:style>
  <w:style w:type="character" w:customStyle="1" w:styleId="Heading1Char">
    <w:name w:val="Heading 1 Char"/>
    <w:basedOn w:val="DefaultParagraphFont"/>
    <w:link w:val="Heading1"/>
    <w:uiPriority w:val="9"/>
    <w:rsid w:val="00BA1D58"/>
    <w:rPr>
      <w:rFonts w:ascii="Calibri" w:eastAsiaTheme="majorEastAsia" w:hAnsi="Calibri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663D"/>
    <w:rPr>
      <w:rFonts w:asciiTheme="majorHAnsi" w:eastAsiaTheme="majorEastAsia" w:hAnsiTheme="majorHAnsi" w:cstheme="majorBidi"/>
      <w:b/>
      <w:bCs/>
      <w:color w:val="0080FF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63D"/>
    <w:rPr>
      <w:rFonts w:asciiTheme="majorHAnsi" w:eastAsiaTheme="majorEastAsia" w:hAnsiTheme="majorHAnsi" w:cstheme="majorBidi"/>
      <w:b/>
      <w:bCs/>
      <w:color w:val="0080FF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63D"/>
    <w:rPr>
      <w:rFonts w:asciiTheme="majorHAnsi" w:eastAsiaTheme="majorEastAsia" w:hAnsiTheme="majorHAnsi" w:cstheme="majorBidi"/>
      <w:b/>
      <w:bCs/>
      <w:i/>
      <w:iCs/>
      <w:color w:val="0080FF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63D"/>
    <w:rPr>
      <w:rFonts w:asciiTheme="majorHAnsi" w:eastAsiaTheme="majorEastAsia" w:hAnsiTheme="majorHAnsi" w:cstheme="majorBidi"/>
      <w:color w:val="003F7F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63D"/>
    <w:rPr>
      <w:rFonts w:asciiTheme="majorHAnsi" w:eastAsiaTheme="majorEastAsia" w:hAnsiTheme="majorHAnsi" w:cstheme="majorBidi"/>
      <w:i/>
      <w:iCs/>
      <w:color w:val="003F7F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6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63D"/>
    <w:rPr>
      <w:rFonts w:asciiTheme="majorHAnsi" w:eastAsiaTheme="majorEastAsia" w:hAnsiTheme="majorHAnsi" w:cstheme="majorBidi"/>
      <w:color w:val="0080FF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6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3663D"/>
    <w:rPr>
      <w:b/>
      <w:bCs/>
      <w:color w:val="0080FF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83663D"/>
    <w:pPr>
      <w:pBdr>
        <w:bottom w:val="single" w:sz="8" w:space="4" w:color="0080FF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83663D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63D"/>
    <w:pPr>
      <w:numPr>
        <w:ilvl w:val="1"/>
      </w:numPr>
    </w:pPr>
    <w:rPr>
      <w:rFonts w:asciiTheme="majorHAnsi" w:eastAsiaTheme="majorEastAsia" w:hAnsiTheme="majorHAnsi" w:cstheme="majorBidi"/>
      <w:i/>
      <w:iCs/>
      <w:color w:val="0080FF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3663D"/>
    <w:rPr>
      <w:rFonts w:asciiTheme="majorHAnsi" w:eastAsiaTheme="majorEastAsia" w:hAnsiTheme="majorHAnsi" w:cstheme="majorBidi"/>
      <w:i/>
      <w:iCs/>
      <w:color w:val="0080FF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10"/>
    <w:qFormat/>
    <w:rsid w:val="0083663D"/>
    <w:rPr>
      <w:b/>
      <w:bCs/>
    </w:rPr>
  </w:style>
  <w:style w:type="character" w:styleId="Emphasis">
    <w:name w:val="Emphasis"/>
    <w:basedOn w:val="DefaultParagraphFont"/>
    <w:uiPriority w:val="20"/>
    <w:qFormat/>
    <w:rsid w:val="0083663D"/>
    <w:rPr>
      <w:i/>
      <w:iCs/>
    </w:rPr>
  </w:style>
  <w:style w:type="paragraph" w:styleId="NoSpacing">
    <w:name w:val="No Spacing"/>
    <w:link w:val="NoSpacingChar"/>
    <w:uiPriority w:val="1"/>
    <w:qFormat/>
    <w:rsid w:val="0083663D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3663D"/>
  </w:style>
  <w:style w:type="paragraph" w:styleId="Quote">
    <w:name w:val="Quote"/>
    <w:basedOn w:val="Normal"/>
    <w:next w:val="Normal"/>
    <w:link w:val="QuoteChar"/>
    <w:uiPriority w:val="29"/>
    <w:qFormat/>
    <w:rsid w:val="0083663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83663D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63D"/>
    <w:pPr>
      <w:pBdr>
        <w:bottom w:val="single" w:sz="4" w:space="4" w:color="0080FF" w:themeColor="accent1"/>
      </w:pBdr>
      <w:spacing w:before="200" w:after="280"/>
      <w:ind w:left="936" w:right="936"/>
    </w:pPr>
    <w:rPr>
      <w:b/>
      <w:bCs/>
      <w:i/>
      <w:iCs/>
      <w:color w:val="0080F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63D"/>
    <w:rPr>
      <w:b/>
      <w:bCs/>
      <w:i/>
      <w:iCs/>
      <w:color w:val="0080FF" w:themeColor="accent1"/>
    </w:rPr>
  </w:style>
  <w:style w:type="character" w:styleId="SubtleEmphasis">
    <w:name w:val="Subtle Emphasis"/>
    <w:basedOn w:val="DefaultParagraphFont"/>
    <w:uiPriority w:val="19"/>
    <w:qFormat/>
    <w:rsid w:val="0083663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3663D"/>
    <w:rPr>
      <w:b/>
      <w:bCs/>
      <w:i/>
      <w:iCs/>
      <w:color w:val="0080FF" w:themeColor="accent1"/>
    </w:rPr>
  </w:style>
  <w:style w:type="character" w:styleId="SubtleReference">
    <w:name w:val="Subtle Reference"/>
    <w:basedOn w:val="DefaultParagraphFont"/>
    <w:uiPriority w:val="31"/>
    <w:qFormat/>
    <w:rsid w:val="0083663D"/>
    <w:rPr>
      <w:smallCaps/>
      <w:color w:val="65498E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3663D"/>
    <w:rPr>
      <w:b/>
      <w:bCs/>
      <w:smallCaps/>
      <w:color w:val="65498E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3663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663D"/>
    <w:pPr>
      <w:outlineLvl w:val="9"/>
    </w:pPr>
  </w:style>
  <w:style w:type="paragraph" w:customStyle="1" w:styleId="PersonalName">
    <w:name w:val="Personal Name"/>
    <w:basedOn w:val="Title"/>
    <w:rsid w:val="007337FF"/>
    <w:rPr>
      <w:b/>
      <w:caps/>
      <w:color w:val="000000"/>
      <w:sz w:val="28"/>
      <w:szCs w:val="28"/>
    </w:rPr>
  </w:style>
  <w:style w:type="paragraph" w:customStyle="1" w:styleId="Style1">
    <w:name w:val="Style1"/>
    <w:basedOn w:val="Title"/>
    <w:qFormat/>
    <w:rsid w:val="00BA1D58"/>
    <w:rPr>
      <w:rFonts w:ascii="Calibri" w:hAnsi="Calibri"/>
      <w:b/>
      <w:sz w:val="28"/>
      <w:szCs w:val="28"/>
    </w:rPr>
  </w:style>
  <w:style w:type="paragraph" w:customStyle="1" w:styleId="Style2">
    <w:name w:val="Style2"/>
    <w:basedOn w:val="Title"/>
    <w:qFormat/>
    <w:rsid w:val="008A1F57"/>
    <w:rPr>
      <w:rFonts w:ascii="Calibri" w:hAnsi="Calibri"/>
      <w:b/>
      <w:sz w:val="28"/>
      <w:szCs w:val="28"/>
    </w:rPr>
  </w:style>
  <w:style w:type="paragraph" w:styleId="ListNumber">
    <w:name w:val="List Number"/>
    <w:basedOn w:val="Normal"/>
    <w:uiPriority w:val="11"/>
    <w:qFormat/>
    <w:rsid w:val="008E2E3F"/>
    <w:pPr>
      <w:numPr>
        <w:numId w:val="1"/>
      </w:numPr>
      <w:spacing w:after="160" w:line="259" w:lineRule="auto"/>
      <w:ind w:right="720"/>
    </w:pPr>
    <w:rPr>
      <w:rFonts w:ascii="Arial" w:eastAsiaTheme="minorHAnsi" w:hAnsi="Arial"/>
      <w:color w:val="404040" w:themeColor="text1" w:themeTint="BF"/>
    </w:rPr>
  </w:style>
  <w:style w:type="table" w:styleId="TableGrid">
    <w:name w:val="Table Grid"/>
    <w:basedOn w:val="TableNormal"/>
    <w:uiPriority w:val="39"/>
    <w:rsid w:val="00071EAD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10F07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F07"/>
    <w:rPr>
      <w:rFonts w:ascii="Times New Roman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unhideWhenUsed/>
    <w:rsid w:val="008C0EA4"/>
    <w:pPr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8C0EA4"/>
  </w:style>
  <w:style w:type="character" w:styleId="Hyperlink">
    <w:name w:val="Hyperlink"/>
    <w:basedOn w:val="DefaultParagraphFont"/>
    <w:uiPriority w:val="99"/>
    <w:unhideWhenUsed/>
    <w:rsid w:val="00023C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023C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5113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78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931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825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5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77473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570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390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0733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403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632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6788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onstanthine/Documents/1.%20HIL%20WORK/WORKSHOPS/Coaching%20for%20Conscious%20Change%20/Coaching%20for%20Conscious%20Change%20(C4CC)-%203%20Day%20Seminar/C4CC%20Handouts/C4CC%20Handout%20Template.dotx" TargetMode="External"/></Relationships>
</file>

<file path=word/theme/theme1.xml><?xml version="1.0" encoding="utf-8"?>
<a:theme xmlns:a="http://schemas.openxmlformats.org/drawingml/2006/main" name="HIL Purple Basic">
  <a:themeElements>
    <a:clrScheme name="HIL Conscious Coaching 1">
      <a:dk1>
        <a:sysClr val="windowText" lastClr="000000"/>
      </a:dk1>
      <a:lt1>
        <a:sysClr val="window" lastClr="FFFFFF"/>
      </a:lt1>
      <a:dk2>
        <a:srgbClr val="000000"/>
      </a:dk2>
      <a:lt2>
        <a:srgbClr val="65498E"/>
      </a:lt2>
      <a:accent1>
        <a:srgbClr val="0080FF"/>
      </a:accent1>
      <a:accent2>
        <a:srgbClr val="65498E"/>
      </a:accent2>
      <a:accent3>
        <a:srgbClr val="C32D2E"/>
      </a:accent3>
      <a:accent4>
        <a:srgbClr val="66CCFF"/>
      </a:accent4>
      <a:accent5>
        <a:srgbClr val="8000FF"/>
      </a:accent5>
      <a:accent6>
        <a:srgbClr val="475A8D"/>
      </a:accent6>
      <a:hlink>
        <a:srgbClr val="0000FF"/>
      </a:hlink>
      <a:folHlink>
        <a:srgbClr val="008040"/>
      </a:folHlink>
    </a:clrScheme>
    <a:fontScheme name="4_Solstice">
      <a:majorFont>
        <a:latin typeface="Gill Sans MT"/>
        <a:ea typeface="ヒラギノ角ゴ ProN W3"/>
        <a:cs typeface="ヒラギノ角ゴ ProN W3"/>
      </a:majorFont>
      <a:minorFont>
        <a:latin typeface="Gill Sans MT"/>
        <a:ea typeface="ヒラギノ角ゴ ProN W3"/>
        <a:cs typeface="ヒラギノ角ゴ ProN W3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400080"/>
        </a:solidFill>
        <a:ln w="12700" cap="flat" cmpd="sng" algn="ctr">
          <a:solidFill>
            <a:srgbClr val="000000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 xmlns="">
              <a:effectLst>
                <a:outerShdw blurRad="63500" dist="38099" dir="2700000" algn="ctr" rotWithShape="0">
                  <a:schemeClr val="bg2">
                    <a:alpha val="74998"/>
                  </a:schemeClr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2400" b="0" i="0" u="none" strike="noStrike" cap="none" normalizeH="0" baseline="0">
            <a:ln>
              <a:noFill/>
            </a:ln>
            <a:solidFill>
              <a:srgbClr val="000000"/>
            </a:solidFill>
            <a:effectLst/>
            <a:latin typeface="Arial" charset="0"/>
            <a:ea typeface="ヒラギノ角ゴ ProN W3" charset="0"/>
            <a:cs typeface="ヒラギノ角ゴ ProN W3" charset="0"/>
            <a:sym typeface="Arial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400080"/>
        </a:solidFill>
        <a:ln w="12700" cap="flat" cmpd="sng" algn="ctr">
          <a:solidFill>
            <a:srgbClr val="000000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 xmlns="">
              <a:effectLst>
                <a:outerShdw blurRad="63500" dist="38099" dir="2700000" algn="ctr" rotWithShape="0">
                  <a:schemeClr val="bg2">
                    <a:alpha val="74998"/>
                  </a:schemeClr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2400" b="0" i="0" u="none" strike="noStrike" cap="none" normalizeH="0" baseline="0">
            <a:ln>
              <a:noFill/>
            </a:ln>
            <a:solidFill>
              <a:srgbClr val="000000"/>
            </a:solidFill>
            <a:effectLst/>
            <a:latin typeface="Arial" charset="0"/>
            <a:ea typeface="ヒラギノ角ゴ ProN W3" charset="0"/>
            <a:cs typeface="ヒラギノ角ゴ ProN W3" charset="0"/>
            <a:sym typeface="Arial" charset="0"/>
          </a:defRPr>
        </a:defPPr>
      </a:lstStyle>
    </a:lnDef>
  </a:objectDefaults>
  <a:extraClrSchemeLst>
    <a:extraClrScheme>
      <a:clrScheme name="4_Solstice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C4CC Handout Template.dotx</Template>
  <TotalTime>3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 Hine</dc:creator>
  <cp:keywords/>
  <dc:description/>
  <cp:lastModifiedBy>Think Small</cp:lastModifiedBy>
  <cp:revision>6</cp:revision>
  <cp:lastPrinted>2018-06-04T19:44:00Z</cp:lastPrinted>
  <dcterms:created xsi:type="dcterms:W3CDTF">2018-09-24T22:17:00Z</dcterms:created>
  <dcterms:modified xsi:type="dcterms:W3CDTF">2019-11-15T21:39:00Z</dcterms:modified>
</cp:coreProperties>
</file>